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Grunderneuerung Verkehrsstation in 28199 Bremen Neustadt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Jan-Philipp J Wieziolkowski -Extern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A45227F9AAB84CA785626CEC2144E0" ma:contentTypeVersion="16" ma:contentTypeDescription="Ein neues Dokument erstellen." ma:contentTypeScope="" ma:versionID="538ebc0453044ee594e885a5ce28239f">
  <xsd:schema xmlns:xsd="http://www.w3.org/2001/XMLSchema" xmlns:xs="http://www.w3.org/2001/XMLSchema" xmlns:p="http://schemas.microsoft.com/office/2006/metadata/properties" xmlns:ns2="251c4a09-b124-4005-9a00-6123edccab99" xmlns:ns3="fd9929a3-ae97-453c-b73f-a244e609fa6b" targetNamespace="http://schemas.microsoft.com/office/2006/metadata/properties" ma:root="true" ma:fieldsID="e64467059824650aa78a75d49224c90c" ns2:_="" ns3:_="">
    <xsd:import namespace="251c4a09-b124-4005-9a00-6123edccab99"/>
    <xsd:import namespace="fd9929a3-ae97-453c-b73f-a244e609fa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Location" minOccurs="0"/>
                <xsd:element ref="ns3:Pfadlaenge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4a09-b124-4005-9a00-6123edccab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df41adbd-0d4d-4228-aa9b-329279fee09c}" ma:internalName="TaxCatchAll" ma:showField="CatchAllData" ma:web="251c4a09-b124-4005-9a00-6123edcca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929a3-ae97-453c-b73f-a244e609f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fadlaenge" ma:index="24" nillable="true" ma:displayName="Pfadlaenge" ma:format="Dropdown" ma:internalName="Pfadlaenge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929a3-ae97-453c-b73f-a244e609fa6b">
      <Terms xmlns="http://schemas.microsoft.com/office/infopath/2007/PartnerControls"/>
    </lcf76f155ced4ddcb4097134ff3c332f>
    <TaxCatchAll xmlns="251c4a09-b124-4005-9a00-6123edccab99" xsi:nil="true"/>
    <Pfadlaenge xmlns="fd9929a3-ae97-453c-b73f-a244e609fa6b" xsi:nil="true"/>
    <_dlc_DocId xmlns="251c4a09-b124-4005-9a00-6123edccab99">XDM3WAPK4J5A-623791441-248024</_dlc_DocId>
    <_dlc_DocIdUrl xmlns="251c4a09-b124-4005-9a00-6123edccab99">
      <Url>https://dbsw.sharepoint.com/sites/BIRWVergaben/_layouts/15/DocIdRedir.aspx?ID=XDM3WAPK4J5A-623791441-248024</Url>
      <Description>XDM3WAPK4J5A-623791441-248024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F25015-4627-4467-8AC5-818D50C05204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710CF29-CCCF-4665-9861-2F5395758C07}"/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0x010100C5A45227F9AAB84CA785626CEC2144E0</vt:lpwstr>
  </property>
  <property fmtid="{D5CDD505-2E9C-101B-9397-08002B2CF9AE}" pid="3" name="MediaServiceImageTags">
    <vt:lpwstr/>
  </property>
  <property fmtid="{D5CDD505-2E9C-101B-9397-08002B2CF9AE}" pid="4" name="_dlc_DocIdItemGuid">
    <vt:lpwstr>438dbc33-91b7-449b-bdf8-3c18c4ab4be9</vt:lpwstr>
  </property>
</Properties>
</file>